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3ADC7" w14:textId="77777777" w:rsidR="00CC0AB6" w:rsidRDefault="00CC0AB6" w:rsidP="00CC0AB6">
      <w:pPr>
        <w:pStyle w:val="NoSpacing"/>
        <w:rPr>
          <w:rFonts w:cs="Times New Roman"/>
          <w:szCs w:val="24"/>
        </w:rPr>
      </w:pPr>
      <w:r w:rsidRPr="00CF6698">
        <w:rPr>
          <w:rFonts w:cs="Times New Roman"/>
          <w:szCs w:val="24"/>
          <w:u w:val="single"/>
        </w:rPr>
        <w:t>William WRAGBY (</w:t>
      </w:r>
      <w:proofErr w:type="gramStart"/>
      <w:r w:rsidRPr="00CF6698">
        <w:rPr>
          <w:rFonts w:cs="Times New Roman"/>
          <w:szCs w:val="24"/>
          <w:u w:val="single"/>
        </w:rPr>
        <w:t>WRAWBY)</w:t>
      </w:r>
      <w:r w:rsidRPr="00CF6698">
        <w:rPr>
          <w:rFonts w:cs="Times New Roman"/>
          <w:szCs w:val="24"/>
        </w:rPr>
        <w:t xml:space="preserve">   </w:t>
      </w:r>
      <w:proofErr w:type="gramEnd"/>
      <w:r w:rsidRPr="00CF6698">
        <w:rPr>
          <w:rFonts w:cs="Times New Roman"/>
          <w:szCs w:val="24"/>
        </w:rPr>
        <w:t xml:space="preserve">    (fl.1416-38)</w:t>
      </w:r>
    </w:p>
    <w:p w14:paraId="078E6391" w14:textId="77777777" w:rsidR="00CC0AB6" w:rsidRDefault="00CC0AB6" w:rsidP="00CC0A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Clergyman.</w:t>
      </w:r>
    </w:p>
    <w:p w14:paraId="7C8E74F5" w14:textId="77777777" w:rsidR="00CC0AB6" w:rsidRDefault="00CC0AB6" w:rsidP="00CC0AB6">
      <w:pPr>
        <w:pStyle w:val="NoSpacing"/>
        <w:rPr>
          <w:rFonts w:cs="Times New Roman"/>
          <w:szCs w:val="24"/>
        </w:rPr>
      </w:pPr>
    </w:p>
    <w:p w14:paraId="0029DF8E" w14:textId="77777777" w:rsidR="00CC0AB6" w:rsidRDefault="00CC0AB6" w:rsidP="00CC0AB6">
      <w:pPr>
        <w:pStyle w:val="NoSpacing"/>
        <w:rPr>
          <w:rFonts w:cs="Times New Roman"/>
          <w:szCs w:val="24"/>
        </w:rPr>
      </w:pPr>
    </w:p>
    <w:p w14:paraId="61720A80" w14:textId="77777777" w:rsidR="00CC0AB6" w:rsidRDefault="00CC0AB6" w:rsidP="00CC0A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Fellow of Clare Hall, Cambridge University.   </w:t>
      </w:r>
      <w:r w:rsidRPr="00667BE3">
        <w:rPr>
          <w:rFonts w:cs="Times New Roman"/>
          <w:szCs w:val="24"/>
        </w:rPr>
        <w:t xml:space="preserve">(Alumni </w:t>
      </w:r>
      <w:proofErr w:type="spellStart"/>
      <w:r w:rsidRPr="00667BE3">
        <w:rPr>
          <w:rFonts w:cs="Times New Roman"/>
          <w:szCs w:val="24"/>
        </w:rPr>
        <w:t>Cantab.</w:t>
      </w:r>
      <w:proofErr w:type="spellEnd"/>
      <w:r w:rsidRPr="00667BE3">
        <w:rPr>
          <w:rFonts w:cs="Times New Roman"/>
          <w:szCs w:val="24"/>
        </w:rPr>
        <w:t xml:space="preserve"> vol.1 part 4 p.</w:t>
      </w:r>
      <w:r>
        <w:rPr>
          <w:rFonts w:cs="Times New Roman"/>
          <w:szCs w:val="24"/>
        </w:rPr>
        <w:t>467)</w:t>
      </w:r>
    </w:p>
    <w:p w14:paraId="6F09A804" w14:textId="77777777" w:rsidR="00CC0AB6" w:rsidRDefault="00CC0AB6" w:rsidP="00CC0AB6">
      <w:pPr>
        <w:pStyle w:val="NoSpacing"/>
        <w:rPr>
          <w:rFonts w:cs="Times New Roman"/>
          <w:szCs w:val="24"/>
        </w:rPr>
      </w:pPr>
    </w:p>
    <w:p w14:paraId="607F8FAC" w14:textId="77777777" w:rsidR="00CC0AB6" w:rsidRDefault="00CC0AB6" w:rsidP="00CC0AB6">
      <w:pPr>
        <w:pStyle w:val="NoSpacing"/>
        <w:rPr>
          <w:rFonts w:cs="Times New Roman"/>
          <w:szCs w:val="24"/>
        </w:rPr>
      </w:pPr>
    </w:p>
    <w:p w14:paraId="18B79AD2" w14:textId="77777777" w:rsidR="00CC0AB6" w:rsidRDefault="00CC0AB6" w:rsidP="00CC0A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1416-7</w:t>
      </w:r>
      <w:r>
        <w:rPr>
          <w:rFonts w:cs="Times New Roman"/>
          <w:szCs w:val="24"/>
        </w:rPr>
        <w:tab/>
        <w:t>He was ordained acolyte at Ely.   (ibid.)</w:t>
      </w:r>
    </w:p>
    <w:p w14:paraId="56BB1BE4" w14:textId="77777777" w:rsidR="00CC0AB6" w:rsidRDefault="00CC0AB6" w:rsidP="00CC0A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Feb.1418</w:t>
      </w:r>
      <w:r>
        <w:rPr>
          <w:rFonts w:cs="Times New Roman"/>
          <w:szCs w:val="24"/>
        </w:rPr>
        <w:tab/>
        <w:t>He was ordained deacon.     (ibid.)</w:t>
      </w:r>
    </w:p>
    <w:p w14:paraId="6329DD1B" w14:textId="77777777" w:rsidR="00CC0AB6" w:rsidRDefault="00CC0AB6" w:rsidP="00CC0A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1438</w:t>
      </w:r>
      <w:r>
        <w:rPr>
          <w:rFonts w:cs="Times New Roman"/>
          <w:szCs w:val="24"/>
        </w:rPr>
        <w:tab/>
        <w:t xml:space="preserve">Vicar of Great </w:t>
      </w:r>
      <w:proofErr w:type="spellStart"/>
      <w:r>
        <w:rPr>
          <w:rFonts w:cs="Times New Roman"/>
          <w:szCs w:val="24"/>
        </w:rPr>
        <w:t>Grandsden</w:t>
      </w:r>
      <w:proofErr w:type="spellEnd"/>
      <w:r>
        <w:rPr>
          <w:rFonts w:cs="Times New Roman"/>
          <w:szCs w:val="24"/>
        </w:rPr>
        <w:t>, Huntingdonshire.   (ibid.)</w:t>
      </w:r>
    </w:p>
    <w:p w14:paraId="5814487F" w14:textId="77777777" w:rsidR="00CC0AB6" w:rsidRDefault="00CC0AB6" w:rsidP="00CC0AB6">
      <w:pPr>
        <w:pStyle w:val="NoSpacing"/>
        <w:rPr>
          <w:rFonts w:cs="Times New Roman"/>
          <w:szCs w:val="24"/>
        </w:rPr>
      </w:pPr>
    </w:p>
    <w:p w14:paraId="1D2E1B5D" w14:textId="77777777" w:rsidR="00CC0AB6" w:rsidRDefault="00CC0AB6" w:rsidP="00CC0AB6">
      <w:pPr>
        <w:pStyle w:val="NoSpacing"/>
        <w:rPr>
          <w:rFonts w:cs="Times New Roman"/>
          <w:szCs w:val="24"/>
        </w:rPr>
      </w:pPr>
    </w:p>
    <w:p w14:paraId="0CDC6F7E" w14:textId="77777777" w:rsidR="00CC0AB6" w:rsidRDefault="00CC0AB6" w:rsidP="00CC0A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February 2023</w:t>
      </w:r>
    </w:p>
    <w:p w14:paraId="7EA951B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57423" w14:textId="77777777" w:rsidR="00CC0AB6" w:rsidRDefault="00CC0AB6" w:rsidP="009139A6">
      <w:r>
        <w:separator/>
      </w:r>
    </w:p>
  </w:endnote>
  <w:endnote w:type="continuationSeparator" w:id="0">
    <w:p w14:paraId="23100D9C" w14:textId="77777777" w:rsidR="00CC0AB6" w:rsidRDefault="00CC0AB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3372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06B9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B1FD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047CC" w14:textId="77777777" w:rsidR="00CC0AB6" w:rsidRDefault="00CC0AB6" w:rsidP="009139A6">
      <w:r>
        <w:separator/>
      </w:r>
    </w:p>
  </w:footnote>
  <w:footnote w:type="continuationSeparator" w:id="0">
    <w:p w14:paraId="546F5127" w14:textId="77777777" w:rsidR="00CC0AB6" w:rsidRDefault="00CC0AB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E9B1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FC1A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5FA4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AB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C0AB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7F070"/>
  <w15:chartTrackingRefBased/>
  <w15:docId w15:val="{07487D07-A2B8-4515-8E00-27116FAA5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2023-07-05T18:42:00Z</dcterms:created>
  <dcterms:modified xsi:type="dcterms:W3CDTF">2023-07-05T18:42:00Z</dcterms:modified>
</cp:coreProperties>
</file>